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282F28AD" w:rsidR="00FB0CFE" w:rsidRPr="006073A2" w:rsidRDefault="00420E70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</w:rPr>
        <w:t xml:space="preserve"> </w:t>
      </w:r>
      <w:r w:rsidR="00B961B5" w:rsidRPr="006073A2">
        <w:rPr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45B7FB89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54052E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54052E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30F72029" w:rsidR="00A21A80" w:rsidRPr="0054052E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54052E">
        <w:rPr>
          <w:rFonts w:ascii="Arial" w:hAnsi="Arial" w:cs="Arial"/>
          <w:b/>
          <w:bCs/>
          <w:caps/>
        </w:rPr>
        <w:t>ADMINISTRACIJA</w:t>
      </w: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54052E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54052E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  <w:shd w:val="clear" w:color="auto" w:fill="auto"/>
          </w:tcPr>
          <w:p w14:paraId="3215FCC6" w14:textId="77777777" w:rsidR="00CA047E" w:rsidRPr="0054052E" w:rsidRDefault="00CA047E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1A33600" w14:textId="77777777" w:rsidR="00A31996" w:rsidRPr="0054052E" w:rsidRDefault="00A31996" w:rsidP="00A56C87">
      <w:pPr>
        <w:jc w:val="both"/>
        <w:rPr>
          <w:rFonts w:ascii="Arial" w:hAnsi="Arial" w:cs="Arial"/>
          <w:bCs/>
        </w:rPr>
      </w:pPr>
    </w:p>
    <w:p w14:paraId="1D6F37A1" w14:textId="2E5D32F8" w:rsidR="00B040E5" w:rsidRDefault="00843066" w:rsidP="00A56C87">
      <w:pPr>
        <w:spacing w:line="276" w:lineRule="auto"/>
        <w:jc w:val="both"/>
        <w:rPr>
          <w:rFonts w:ascii="Arial" w:hAnsi="Arial" w:cs="Arial"/>
          <w:bCs/>
        </w:rPr>
      </w:pPr>
      <w:bookmarkStart w:id="0" w:name="_Hlk103339705"/>
      <w:r>
        <w:rPr>
          <w:rFonts w:ascii="Arial" w:hAnsi="Arial" w:cs="Arial"/>
          <w:bCs/>
        </w:rPr>
        <w:t xml:space="preserve">                                                                       </w:t>
      </w:r>
    </w:p>
    <w:bookmarkEnd w:id="0"/>
    <w:p w14:paraId="0FEFD9BD" w14:textId="6F03EB1D" w:rsidR="004E181C" w:rsidRPr="0054052E" w:rsidRDefault="005C5BBE" w:rsidP="00A56C87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Klaipėdos rajono savivaldybės tarybai</w:t>
      </w:r>
    </w:p>
    <w:p w14:paraId="57D3488F" w14:textId="77777777" w:rsidR="007B255E" w:rsidRPr="0054052E" w:rsidRDefault="007B255E" w:rsidP="00445D24">
      <w:pPr>
        <w:spacing w:line="276" w:lineRule="auto"/>
        <w:outlineLvl w:val="0"/>
        <w:rPr>
          <w:rStyle w:val="Pareigos"/>
          <w:rFonts w:ascii="Arial" w:hAnsi="Arial" w:cs="Arial"/>
          <w:b/>
          <w:caps w:val="0"/>
        </w:rPr>
      </w:pPr>
    </w:p>
    <w:p w14:paraId="5AE6F9E8" w14:textId="63FF0866" w:rsidR="004D241F" w:rsidRPr="0054052E" w:rsidRDefault="00260FA5" w:rsidP="00445D24">
      <w:pPr>
        <w:spacing w:line="276" w:lineRule="auto"/>
        <w:outlineLvl w:val="0"/>
        <w:rPr>
          <w:rStyle w:val="Pareigos"/>
          <w:rFonts w:ascii="Arial" w:hAnsi="Arial" w:cs="Arial"/>
          <w:b/>
          <w:caps w:val="0"/>
        </w:rPr>
      </w:pPr>
      <w:r w:rsidRPr="0054052E">
        <w:rPr>
          <w:rStyle w:val="Pareigos"/>
          <w:rFonts w:ascii="Arial" w:hAnsi="Arial" w:cs="Arial"/>
          <w:b/>
          <w:caps w:val="0"/>
        </w:rPr>
        <w:t>DĖL</w:t>
      </w:r>
      <w:r w:rsidRPr="003A5E18">
        <w:rPr>
          <w:rStyle w:val="Pareigos"/>
          <w:rFonts w:ascii="Arial" w:hAnsi="Arial" w:cs="Arial"/>
          <w:b/>
          <w:caps w:val="0"/>
        </w:rPr>
        <w:t xml:space="preserve"> </w:t>
      </w:r>
      <w:r w:rsidR="005C5BBE">
        <w:rPr>
          <w:rStyle w:val="Pareigos"/>
          <w:rFonts w:ascii="Arial" w:hAnsi="Arial" w:cs="Arial"/>
          <w:b/>
          <w:caps w:val="0"/>
        </w:rPr>
        <w:t>GAISRŲ PREVENCIJOS PRIEMONIŲ PLANO VYKDYMO</w:t>
      </w:r>
    </w:p>
    <w:p w14:paraId="52209A4E" w14:textId="0D94971E" w:rsidR="007E1445" w:rsidRPr="0054052E" w:rsidRDefault="007E1445" w:rsidP="00445D24">
      <w:pPr>
        <w:spacing w:line="276" w:lineRule="auto"/>
        <w:rPr>
          <w:rStyle w:val="Pareigos"/>
          <w:rFonts w:ascii="Arial" w:hAnsi="Arial" w:cs="Arial"/>
          <w:b/>
          <w:caps w:val="0"/>
        </w:rPr>
      </w:pPr>
    </w:p>
    <w:p w14:paraId="192609FE" w14:textId="340BDA07" w:rsidR="00D91893" w:rsidRDefault="005C5BBE" w:rsidP="005C5BBE">
      <w:pPr>
        <w:shd w:val="clear" w:color="auto" w:fill="FFFFFF"/>
        <w:ind w:firstLine="720"/>
        <w:rPr>
          <w:rFonts w:ascii="Arial" w:hAnsi="Arial" w:cs="Arial"/>
        </w:rPr>
      </w:pPr>
      <w:r>
        <w:rPr>
          <w:rStyle w:val="Pareigos"/>
          <w:rFonts w:ascii="Arial" w:hAnsi="Arial" w:cs="Arial"/>
          <w:caps w:val="0"/>
        </w:rPr>
        <w:t>T</w:t>
      </w:r>
      <w:r w:rsidRPr="005C5BBE">
        <w:rPr>
          <w:rStyle w:val="Pareigos"/>
          <w:rFonts w:ascii="Arial" w:hAnsi="Arial" w:cs="Arial"/>
          <w:caps w:val="0"/>
        </w:rPr>
        <w:t xml:space="preserve">eikiame </w:t>
      </w:r>
      <w:r>
        <w:rPr>
          <w:rFonts w:ascii="Arial" w:hAnsi="Arial" w:cs="Arial"/>
          <w:lang w:eastAsia="lt-LT"/>
        </w:rPr>
        <w:t>K</w:t>
      </w:r>
      <w:r w:rsidRPr="005C5BBE">
        <w:rPr>
          <w:rFonts w:ascii="Arial" w:hAnsi="Arial" w:cs="Arial"/>
          <w:lang w:eastAsia="lt-LT"/>
        </w:rPr>
        <w:t xml:space="preserve">laipėdos rajono savivaldybės </w:t>
      </w:r>
      <w:r>
        <w:rPr>
          <w:rFonts w:ascii="Arial" w:hAnsi="Arial" w:cs="Arial"/>
          <w:lang w:eastAsia="lt-LT"/>
        </w:rPr>
        <w:t>G</w:t>
      </w:r>
      <w:r w:rsidRPr="005C5BBE">
        <w:rPr>
          <w:rFonts w:ascii="Arial" w:hAnsi="Arial" w:cs="Arial"/>
          <w:lang w:eastAsia="lt-LT"/>
        </w:rPr>
        <w:t xml:space="preserve">aisrų prevencijos </w:t>
      </w:r>
      <w:r>
        <w:rPr>
          <w:rFonts w:ascii="Arial" w:hAnsi="Arial" w:cs="Arial"/>
          <w:lang w:eastAsia="lt-LT"/>
        </w:rPr>
        <w:t>2022</w:t>
      </w:r>
      <w:r w:rsidR="00364E71">
        <w:rPr>
          <w:rFonts w:ascii="Century Gothic" w:hAnsi="Century Gothic" w:cs="Arial"/>
          <w:lang w:eastAsia="lt-LT"/>
        </w:rPr>
        <w:t>−</w:t>
      </w:r>
      <w:r w:rsidRPr="005C5BBE">
        <w:rPr>
          <w:rFonts w:ascii="Arial" w:hAnsi="Arial" w:cs="Arial"/>
          <w:lang w:eastAsia="lt-LT"/>
        </w:rPr>
        <w:t xml:space="preserve">2024 metų </w:t>
      </w:r>
      <w:r>
        <w:rPr>
          <w:rFonts w:ascii="Arial" w:hAnsi="Arial" w:cs="Arial"/>
          <w:lang w:eastAsia="lt-LT"/>
        </w:rPr>
        <w:t xml:space="preserve">programos </w:t>
      </w:r>
      <w:r w:rsidRPr="005C5BBE">
        <w:rPr>
          <w:rFonts w:ascii="Arial" w:hAnsi="Arial" w:cs="Arial"/>
        </w:rPr>
        <w:t xml:space="preserve"> priemonių plano ataskait</w:t>
      </w:r>
      <w:r>
        <w:rPr>
          <w:rFonts w:ascii="Arial" w:hAnsi="Arial" w:cs="Arial"/>
        </w:rPr>
        <w:t>ą už 2024 metus.</w:t>
      </w:r>
    </w:p>
    <w:p w14:paraId="66ED6105" w14:textId="7F319F98" w:rsidR="00E4572A" w:rsidRPr="005C5BBE" w:rsidRDefault="00E4572A" w:rsidP="005C5BBE">
      <w:pPr>
        <w:shd w:val="clear" w:color="auto" w:fill="FFFFFF"/>
        <w:ind w:firstLine="720"/>
        <w:rPr>
          <w:rStyle w:val="Pareigos"/>
          <w:rFonts w:ascii="Arial" w:hAnsi="Arial" w:cs="Arial"/>
          <w:caps w:val="0"/>
          <w:lang w:eastAsia="lt-LT"/>
        </w:rPr>
      </w:pPr>
      <w:r>
        <w:rPr>
          <w:rFonts w:ascii="Arial" w:hAnsi="Arial" w:cs="Arial"/>
        </w:rPr>
        <w:t>PRIDEDAMA. Ataskaita, 7 lapai</w:t>
      </w:r>
      <w:r w:rsidR="00364E71">
        <w:rPr>
          <w:rFonts w:ascii="Arial" w:hAnsi="Arial" w:cs="Arial"/>
        </w:rPr>
        <w:t>.</w:t>
      </w:r>
    </w:p>
    <w:p w14:paraId="10BDD789" w14:textId="77777777" w:rsidR="00D91893" w:rsidRDefault="00D91893" w:rsidP="00445D24">
      <w:pPr>
        <w:spacing w:line="276" w:lineRule="auto"/>
        <w:ind w:firstLine="720"/>
        <w:rPr>
          <w:rStyle w:val="Pareigos"/>
          <w:rFonts w:ascii="Arial" w:hAnsi="Arial" w:cs="Arial"/>
          <w:caps w:val="0"/>
        </w:rPr>
      </w:pPr>
    </w:p>
    <w:p w14:paraId="1D3483B9" w14:textId="77777777" w:rsidR="00D91893" w:rsidRPr="0054052E" w:rsidRDefault="00D91893" w:rsidP="00445D24">
      <w:pPr>
        <w:spacing w:line="276" w:lineRule="auto"/>
        <w:ind w:firstLine="720"/>
        <w:rPr>
          <w:rStyle w:val="Pareigos"/>
          <w:rFonts w:ascii="Arial" w:hAnsi="Arial" w:cs="Arial"/>
          <w:caps w:val="0"/>
        </w:rPr>
      </w:pPr>
    </w:p>
    <w:p w14:paraId="0DEB5BC1" w14:textId="77777777" w:rsidR="00363487" w:rsidRDefault="00363487" w:rsidP="00445D24">
      <w:pPr>
        <w:tabs>
          <w:tab w:val="left" w:pos="1134"/>
          <w:tab w:val="left" w:pos="1418"/>
          <w:tab w:val="left" w:pos="1701"/>
        </w:tabs>
        <w:spacing w:line="276" w:lineRule="auto"/>
        <w:rPr>
          <w:rStyle w:val="Pareigos"/>
          <w:rFonts w:ascii="Arial" w:hAnsi="Arial" w:cs="Arial"/>
          <w:caps w:val="0"/>
        </w:rPr>
      </w:pPr>
    </w:p>
    <w:p w14:paraId="0279464A" w14:textId="4F9EF3B1" w:rsidR="002E3E4E" w:rsidRPr="0054052E" w:rsidRDefault="00445D24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Direktorius</w:t>
      </w:r>
      <w:r w:rsidR="00303F45">
        <w:rPr>
          <w:rFonts w:ascii="Arial" w:hAnsi="Arial" w:cs="Arial"/>
        </w:rPr>
        <w:t xml:space="preserve">                                                                                       </w:t>
      </w:r>
      <w:r w:rsidR="00F60E0E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>Sigitas Karbauskas</w:t>
      </w:r>
      <w:r w:rsidR="00D7033A" w:rsidRPr="0054052E">
        <w:rPr>
          <w:rFonts w:ascii="Arial" w:hAnsi="Arial" w:cs="Arial"/>
        </w:rPr>
        <w:t xml:space="preserve">                                                                                         </w:t>
      </w:r>
    </w:p>
    <w:p w14:paraId="30B1DB4D" w14:textId="0E80745C" w:rsidR="002E3E4E" w:rsidRPr="0054052E" w:rsidRDefault="002E3E4E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7809B2E" w14:textId="2AB8F65F" w:rsidR="00AC63AA" w:rsidRPr="0054052E" w:rsidRDefault="00AC63AA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1FEDCF9" w14:textId="59703876" w:rsidR="007A041D" w:rsidRDefault="007A041D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901000C" w14:textId="77777777" w:rsidR="00D91893" w:rsidRDefault="00D91893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BC27078" w14:textId="77777777" w:rsidR="00D91893" w:rsidRDefault="00D91893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0574FDD" w14:textId="77777777" w:rsidR="00D91893" w:rsidRDefault="00D91893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2CBFD7B" w14:textId="77777777" w:rsidR="00D91893" w:rsidRDefault="00D91893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41EAD08" w14:textId="77777777" w:rsidR="00D91893" w:rsidRDefault="00D91893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94528C9" w14:textId="77777777" w:rsidR="00D91893" w:rsidRDefault="00D91893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5FBA5CA" w14:textId="77777777" w:rsidR="00D91893" w:rsidRDefault="00D91893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35553B2" w14:textId="77777777" w:rsidR="00D91893" w:rsidRDefault="00D91893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D99D712" w14:textId="77777777" w:rsidR="00D91893" w:rsidRDefault="00D91893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C27624A" w14:textId="77777777" w:rsidR="00D91893" w:rsidRDefault="00D91893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FC02A58" w14:textId="77777777" w:rsidR="00D91893" w:rsidRPr="0054052E" w:rsidRDefault="00D91893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132F862" w14:textId="670654EE" w:rsidR="007A041D" w:rsidRPr="0054052E" w:rsidRDefault="007A041D" w:rsidP="00A56C87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5241848" w14:textId="77777777" w:rsidR="00363487" w:rsidRDefault="00363487" w:rsidP="00802F0D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9FFC18C" w14:textId="3402F154" w:rsidR="00DD22F4" w:rsidRDefault="00560C0B" w:rsidP="00802F0D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Style w:val="Hipersaitas"/>
          <w:rFonts w:ascii="Arial" w:hAnsi="Arial" w:cs="Arial"/>
        </w:rPr>
      </w:pPr>
      <w:r>
        <w:rPr>
          <w:rFonts w:ascii="Arial" w:hAnsi="Arial" w:cs="Arial"/>
        </w:rPr>
        <w:t>Gitana Bajorinienė</w:t>
      </w:r>
      <w:r w:rsidR="00363487" w:rsidRPr="009C18D0">
        <w:rPr>
          <w:rFonts w:ascii="Arial" w:hAnsi="Arial" w:cs="Arial"/>
        </w:rPr>
        <w:t>, +370 6</w:t>
      </w:r>
      <w:r>
        <w:rPr>
          <w:rFonts w:ascii="Arial" w:hAnsi="Arial" w:cs="Arial"/>
        </w:rPr>
        <w:t>83</w:t>
      </w:r>
      <w:r w:rsidR="00363487" w:rsidRPr="009C18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363487" w:rsidRPr="009C18D0">
        <w:rPr>
          <w:rFonts w:ascii="Arial" w:hAnsi="Arial" w:cs="Arial"/>
        </w:rPr>
        <w:t>4</w:t>
      </w:r>
      <w:r>
        <w:rPr>
          <w:rFonts w:ascii="Arial" w:hAnsi="Arial" w:cs="Arial"/>
        </w:rPr>
        <w:t>580</w:t>
      </w:r>
      <w:r w:rsidR="00363487" w:rsidRPr="009C18D0">
        <w:rPr>
          <w:rFonts w:ascii="Arial" w:hAnsi="Arial" w:cs="Arial"/>
        </w:rPr>
        <w:t xml:space="preserve">, el. p. </w:t>
      </w:r>
      <w:hyperlink r:id="rId12" w:history="1">
        <w:r w:rsidRPr="003569CA">
          <w:rPr>
            <w:rStyle w:val="Hipersaitas"/>
            <w:rFonts w:ascii="Arial" w:hAnsi="Arial" w:cs="Arial"/>
          </w:rPr>
          <w:t>gitana.bajoriniene@klaipedos-r.lt</w:t>
        </w:r>
      </w:hyperlink>
    </w:p>
    <w:p w14:paraId="366A1E0A" w14:textId="67490CFC" w:rsidR="006E6C59" w:rsidRPr="006E6C59" w:rsidRDefault="006E6C59" w:rsidP="00802F0D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Style w:val="Hipersaitas"/>
          <w:rFonts w:ascii="Arial" w:hAnsi="Arial" w:cs="Arial"/>
          <w:u w:val="none"/>
        </w:rPr>
      </w:pPr>
    </w:p>
    <w:sectPr w:rsidR="006E6C59" w:rsidRPr="006E6C59" w:rsidSect="006C046B">
      <w:footerReference w:type="first" r:id="rId13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E2331" w14:textId="77777777" w:rsidR="00CA400C" w:rsidRDefault="00CA400C" w:rsidP="00F3669A">
      <w:r>
        <w:separator/>
      </w:r>
    </w:p>
  </w:endnote>
  <w:endnote w:type="continuationSeparator" w:id="0">
    <w:p w14:paraId="4F9DD8DF" w14:textId="77777777" w:rsidR="00CA400C" w:rsidRDefault="00CA400C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8D55D" w14:textId="4139165E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</w:p>
  <w:p w14:paraId="44736A03" w14:textId="76169164" w:rsidR="0093561C" w:rsidRPr="0093561C" w:rsidRDefault="0093561C" w:rsidP="0093561C">
    <w:pPr>
      <w:pStyle w:val="Porat"/>
      <w:tabs>
        <w:tab w:val="left" w:pos="4111"/>
      </w:tabs>
      <w:ind w:hanging="1134"/>
      <w:rPr>
        <w:rFonts w:ascii="Arial" w:hAnsi="Arial" w:cs="Arial"/>
      </w:rPr>
    </w:pPr>
    <w:r w:rsidRPr="0093561C">
      <w:rPr>
        <w:rFonts w:ascii="Arial" w:hAnsi="Arial" w:cs="Arial"/>
        <w:noProof/>
        <w:lang w:eastAsia="lt-LT"/>
      </w:rPr>
      <w:drawing>
        <wp:anchor distT="0" distB="0" distL="114300" distR="114300" simplePos="0" relativeHeight="251666432" behindDoc="1" locked="0" layoutInCell="1" allowOverlap="1" wp14:anchorId="41F51F9D" wp14:editId="73CAAF1C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1639037536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6267535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561C">
      <w:rPr>
        <w:rFonts w:ascii="Arial" w:hAnsi="Arial" w:cs="Arial"/>
        <w:noProof/>
        <w:lang w:eastAsia="lt-LT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1ACC6A6" wp14:editId="1C4DA35A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1991486567" name="Tiesioji jungtis 199148656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BA3B25" id="Tiesioji jungtis 199148656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Pr="0093561C">
      <w:rPr>
        <w:rFonts w:ascii="Arial" w:hAnsi="Arial" w:cs="Arial"/>
      </w:rPr>
      <w:t>Biudžetinė įstaiga</w:t>
    </w:r>
    <w:r w:rsidRPr="0093561C">
      <w:rPr>
        <w:rFonts w:ascii="Arial" w:hAnsi="Arial" w:cs="Arial"/>
      </w:rPr>
      <w:tab/>
      <w:t>Duomenys kaupiami ir saugomi</w:t>
    </w:r>
  </w:p>
  <w:p w14:paraId="1AB6BB4D" w14:textId="77777777" w:rsidR="0093561C" w:rsidRPr="0093561C" w:rsidRDefault="0093561C" w:rsidP="0093561C">
    <w:pPr>
      <w:pStyle w:val="Porat"/>
      <w:tabs>
        <w:tab w:val="left" w:pos="4111"/>
        <w:tab w:val="left" w:pos="9126"/>
      </w:tabs>
      <w:ind w:hanging="1134"/>
      <w:rPr>
        <w:rFonts w:ascii="Arial" w:hAnsi="Arial" w:cs="Arial"/>
      </w:rPr>
    </w:pPr>
    <w:r w:rsidRPr="0093561C">
      <w:rPr>
        <w:rFonts w:ascii="Arial" w:hAnsi="Arial" w:cs="Arial"/>
      </w:rPr>
      <w:t>Klaipėdos g. 2, LT-96130 Gargždai</w:t>
    </w:r>
    <w:r w:rsidRPr="0093561C">
      <w:rPr>
        <w:rFonts w:ascii="Arial" w:hAnsi="Arial" w:cs="Arial"/>
      </w:rPr>
      <w:tab/>
      <w:t>Juridinių asmenų registre</w:t>
    </w:r>
  </w:p>
  <w:p w14:paraId="6F3C3403" w14:textId="77777777" w:rsidR="0093561C" w:rsidRPr="0093561C" w:rsidRDefault="0093561C" w:rsidP="0093561C">
    <w:pPr>
      <w:pStyle w:val="Porat"/>
      <w:tabs>
        <w:tab w:val="left" w:pos="4111"/>
        <w:tab w:val="left" w:pos="7698"/>
      </w:tabs>
      <w:ind w:hanging="1134"/>
      <w:rPr>
        <w:rFonts w:ascii="Arial" w:hAnsi="Arial" w:cs="Arial"/>
      </w:rPr>
    </w:pPr>
    <w:r w:rsidRPr="0093561C">
      <w:rPr>
        <w:rFonts w:ascii="Arial" w:hAnsi="Arial" w:cs="Arial"/>
      </w:rPr>
      <w:t>Tel. (8 46) 21 11 16</w:t>
    </w:r>
    <w:r w:rsidRPr="0093561C">
      <w:rPr>
        <w:rFonts w:ascii="Arial" w:hAnsi="Arial" w:cs="Arial"/>
      </w:rPr>
      <w:tab/>
      <w:t xml:space="preserve">Kodas </w:t>
    </w:r>
    <w:r w:rsidRPr="0093561C">
      <w:rPr>
        <w:rFonts w:ascii="Arial" w:hAnsi="Arial" w:cs="Arial"/>
        <w:shd w:val="clear" w:color="auto" w:fill="FFFFFF"/>
      </w:rPr>
      <w:t>188773688</w:t>
    </w:r>
    <w:r w:rsidRPr="0093561C">
      <w:rPr>
        <w:rFonts w:ascii="Arial" w:hAnsi="Arial" w:cs="Arial"/>
        <w:shd w:val="clear" w:color="auto" w:fill="FFFFFF"/>
      </w:rPr>
      <w:tab/>
    </w:r>
  </w:p>
  <w:p w14:paraId="73A45C62" w14:textId="77777777" w:rsidR="0093561C" w:rsidRPr="00364E71" w:rsidRDefault="0093561C" w:rsidP="0093561C">
    <w:pPr>
      <w:pStyle w:val="Porat"/>
      <w:tabs>
        <w:tab w:val="left" w:pos="4111"/>
      </w:tabs>
      <w:ind w:hanging="1134"/>
      <w:rPr>
        <w:rFonts w:ascii="Arial" w:hAnsi="Arial" w:cs="Arial"/>
        <w:lang w:val="es-ES"/>
      </w:rPr>
    </w:pPr>
    <w:r w:rsidRPr="0093561C">
      <w:rPr>
        <w:rFonts w:ascii="Arial" w:hAnsi="Arial" w:cs="Arial"/>
      </w:rPr>
      <w:t xml:space="preserve">El. paštas </w:t>
    </w:r>
    <w:hyperlink r:id="rId2" w:history="1">
      <w:r w:rsidRPr="0093561C">
        <w:rPr>
          <w:rStyle w:val="Hipersaitas"/>
          <w:rFonts w:ascii="Arial" w:eastAsiaTheme="majorEastAsia" w:hAnsi="Arial" w:cs="Arial"/>
        </w:rPr>
        <w:t>savivaldybe@klaipedos-r.lt</w:t>
      </w:r>
    </w:hyperlink>
    <w:r w:rsidRPr="0093561C">
      <w:rPr>
        <w:rFonts w:ascii="Arial" w:hAnsi="Arial" w:cs="Arial"/>
      </w:rPr>
      <w:t xml:space="preserve"> </w:t>
    </w:r>
    <w:r w:rsidRPr="0093561C">
      <w:rPr>
        <w:rFonts w:ascii="Arial" w:hAnsi="Arial" w:cs="Arial"/>
      </w:rPr>
      <w:tab/>
      <w:t>www.klaipedos-r.lt</w:t>
    </w:r>
  </w:p>
  <w:p w14:paraId="03792134" w14:textId="77777777" w:rsidR="0093561C" w:rsidRPr="0093561C" w:rsidRDefault="0093561C" w:rsidP="0093561C">
    <w:pPr>
      <w:pStyle w:val="Porat"/>
      <w:tabs>
        <w:tab w:val="left" w:pos="5892"/>
      </w:tabs>
      <w:rPr>
        <w:rFonts w:ascii="Arial" w:hAnsi="Arial" w:cs="Arial"/>
      </w:rPr>
    </w:pPr>
    <w:r w:rsidRPr="0093561C">
      <w:rPr>
        <w:rFonts w:ascii="Arial" w:hAnsi="Arial" w:cs="Arial"/>
      </w:rPr>
      <w:tab/>
    </w:r>
  </w:p>
  <w:p w14:paraId="56C99FA4" w14:textId="58FB7645" w:rsidR="003063A4" w:rsidRPr="00364E71" w:rsidRDefault="003063A4" w:rsidP="00733C69">
    <w:pPr>
      <w:pStyle w:val="Porat"/>
      <w:tabs>
        <w:tab w:val="right" w:pos="9638"/>
      </w:tabs>
      <w:ind w:hanging="1134"/>
      <w:rPr>
        <w:lang w:val="es-ES"/>
      </w:rPr>
    </w:pPr>
    <w:r w:rsidRPr="00364E71">
      <w:rPr>
        <w:lang w:val="es-E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25CAD" w14:textId="77777777" w:rsidR="00CA400C" w:rsidRDefault="00CA400C" w:rsidP="00F3669A">
      <w:r>
        <w:separator/>
      </w:r>
    </w:p>
  </w:footnote>
  <w:footnote w:type="continuationSeparator" w:id="0">
    <w:p w14:paraId="352A2AED" w14:textId="77777777" w:rsidR="00CA400C" w:rsidRDefault="00CA400C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858064">
    <w:abstractNumId w:val="0"/>
  </w:num>
  <w:num w:numId="2" w16cid:durableId="1603492406">
    <w:abstractNumId w:val="1"/>
  </w:num>
  <w:num w:numId="3" w16cid:durableId="1098059605">
    <w:abstractNumId w:val="3"/>
  </w:num>
  <w:num w:numId="4" w16cid:durableId="1128356579">
    <w:abstractNumId w:val="4"/>
  </w:num>
  <w:num w:numId="5" w16cid:durableId="462040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7819"/>
    <w:rsid w:val="00012987"/>
    <w:rsid w:val="00012A55"/>
    <w:rsid w:val="00013E8F"/>
    <w:rsid w:val="00015AC4"/>
    <w:rsid w:val="00015CDC"/>
    <w:rsid w:val="00017141"/>
    <w:rsid w:val="00021A50"/>
    <w:rsid w:val="0002292B"/>
    <w:rsid w:val="0002339C"/>
    <w:rsid w:val="0002518A"/>
    <w:rsid w:val="000270AB"/>
    <w:rsid w:val="00033D8D"/>
    <w:rsid w:val="00034462"/>
    <w:rsid w:val="00034EE8"/>
    <w:rsid w:val="0003504A"/>
    <w:rsid w:val="000361DC"/>
    <w:rsid w:val="00037A4C"/>
    <w:rsid w:val="00040AB4"/>
    <w:rsid w:val="00041978"/>
    <w:rsid w:val="00042446"/>
    <w:rsid w:val="00044836"/>
    <w:rsid w:val="0004612C"/>
    <w:rsid w:val="0005188E"/>
    <w:rsid w:val="00051E5B"/>
    <w:rsid w:val="0005264E"/>
    <w:rsid w:val="000556ED"/>
    <w:rsid w:val="0005766B"/>
    <w:rsid w:val="000629C9"/>
    <w:rsid w:val="00063A73"/>
    <w:rsid w:val="0007163E"/>
    <w:rsid w:val="00075C0D"/>
    <w:rsid w:val="00075FF5"/>
    <w:rsid w:val="00076375"/>
    <w:rsid w:val="0007657B"/>
    <w:rsid w:val="00080DAA"/>
    <w:rsid w:val="000810CC"/>
    <w:rsid w:val="00083DEB"/>
    <w:rsid w:val="00085CA7"/>
    <w:rsid w:val="00087326"/>
    <w:rsid w:val="00092523"/>
    <w:rsid w:val="000959A7"/>
    <w:rsid w:val="00095D16"/>
    <w:rsid w:val="000A2600"/>
    <w:rsid w:val="000A2EDF"/>
    <w:rsid w:val="000A3EAA"/>
    <w:rsid w:val="000A590C"/>
    <w:rsid w:val="000A5D90"/>
    <w:rsid w:val="000B0170"/>
    <w:rsid w:val="000B1A39"/>
    <w:rsid w:val="000B1B29"/>
    <w:rsid w:val="000B1F53"/>
    <w:rsid w:val="000B350D"/>
    <w:rsid w:val="000B4098"/>
    <w:rsid w:val="000C2816"/>
    <w:rsid w:val="000D05A0"/>
    <w:rsid w:val="000D1450"/>
    <w:rsid w:val="000D24DA"/>
    <w:rsid w:val="000D26FA"/>
    <w:rsid w:val="000D3534"/>
    <w:rsid w:val="000D4BEC"/>
    <w:rsid w:val="000E1297"/>
    <w:rsid w:val="000E3FBB"/>
    <w:rsid w:val="000E432C"/>
    <w:rsid w:val="000E7EFD"/>
    <w:rsid w:val="000F29B1"/>
    <w:rsid w:val="000F6DFD"/>
    <w:rsid w:val="000F78CF"/>
    <w:rsid w:val="000F7B7F"/>
    <w:rsid w:val="00104652"/>
    <w:rsid w:val="00107578"/>
    <w:rsid w:val="001113DE"/>
    <w:rsid w:val="00113323"/>
    <w:rsid w:val="0011697E"/>
    <w:rsid w:val="00116E0B"/>
    <w:rsid w:val="001173B6"/>
    <w:rsid w:val="00117DF3"/>
    <w:rsid w:val="001245A1"/>
    <w:rsid w:val="00124B5B"/>
    <w:rsid w:val="001272ED"/>
    <w:rsid w:val="00130B7B"/>
    <w:rsid w:val="0013310A"/>
    <w:rsid w:val="00133531"/>
    <w:rsid w:val="00136BE7"/>
    <w:rsid w:val="0013743A"/>
    <w:rsid w:val="001403FA"/>
    <w:rsid w:val="00142B14"/>
    <w:rsid w:val="0014708D"/>
    <w:rsid w:val="00147CA4"/>
    <w:rsid w:val="00152674"/>
    <w:rsid w:val="00152C82"/>
    <w:rsid w:val="001537E9"/>
    <w:rsid w:val="001609CB"/>
    <w:rsid w:val="00165CB1"/>
    <w:rsid w:val="001661D6"/>
    <w:rsid w:val="0016688B"/>
    <w:rsid w:val="0016762F"/>
    <w:rsid w:val="00171C69"/>
    <w:rsid w:val="00172665"/>
    <w:rsid w:val="0017524E"/>
    <w:rsid w:val="00175C3A"/>
    <w:rsid w:val="00180E70"/>
    <w:rsid w:val="00182BDC"/>
    <w:rsid w:val="00183825"/>
    <w:rsid w:val="00183C9D"/>
    <w:rsid w:val="001870C3"/>
    <w:rsid w:val="00190F04"/>
    <w:rsid w:val="001943C3"/>
    <w:rsid w:val="00195E99"/>
    <w:rsid w:val="00197BEE"/>
    <w:rsid w:val="001A49A2"/>
    <w:rsid w:val="001B2094"/>
    <w:rsid w:val="001B2EBD"/>
    <w:rsid w:val="001B522F"/>
    <w:rsid w:val="001B5E4B"/>
    <w:rsid w:val="001C1B12"/>
    <w:rsid w:val="001C1CED"/>
    <w:rsid w:val="001C3365"/>
    <w:rsid w:val="001C5296"/>
    <w:rsid w:val="001C6E8A"/>
    <w:rsid w:val="001C752D"/>
    <w:rsid w:val="001D14F0"/>
    <w:rsid w:val="001D1CC7"/>
    <w:rsid w:val="001D1FEF"/>
    <w:rsid w:val="001D33B8"/>
    <w:rsid w:val="001D5F78"/>
    <w:rsid w:val="001D6BD4"/>
    <w:rsid w:val="001D7B36"/>
    <w:rsid w:val="001E1534"/>
    <w:rsid w:val="001E1807"/>
    <w:rsid w:val="001E34E3"/>
    <w:rsid w:val="001E358D"/>
    <w:rsid w:val="001E437F"/>
    <w:rsid w:val="001E5743"/>
    <w:rsid w:val="001F0711"/>
    <w:rsid w:val="001F0AD1"/>
    <w:rsid w:val="001F5DB6"/>
    <w:rsid w:val="001F6682"/>
    <w:rsid w:val="001F72FA"/>
    <w:rsid w:val="002015E4"/>
    <w:rsid w:val="00204B5E"/>
    <w:rsid w:val="00205B9C"/>
    <w:rsid w:val="002100E9"/>
    <w:rsid w:val="00213E3F"/>
    <w:rsid w:val="002161F6"/>
    <w:rsid w:val="00216E4C"/>
    <w:rsid w:val="00220987"/>
    <w:rsid w:val="00221EE7"/>
    <w:rsid w:val="00230A6E"/>
    <w:rsid w:val="00230BEE"/>
    <w:rsid w:val="0023407F"/>
    <w:rsid w:val="002343FD"/>
    <w:rsid w:val="00234CF6"/>
    <w:rsid w:val="0023606D"/>
    <w:rsid w:val="0024116C"/>
    <w:rsid w:val="0024208E"/>
    <w:rsid w:val="00243BCB"/>
    <w:rsid w:val="0024476F"/>
    <w:rsid w:val="00246D2B"/>
    <w:rsid w:val="00247429"/>
    <w:rsid w:val="00247E62"/>
    <w:rsid w:val="002602AC"/>
    <w:rsid w:val="00260FA5"/>
    <w:rsid w:val="00262D39"/>
    <w:rsid w:val="0026478F"/>
    <w:rsid w:val="00264878"/>
    <w:rsid w:val="00266CAD"/>
    <w:rsid w:val="00266E26"/>
    <w:rsid w:val="00275C42"/>
    <w:rsid w:val="00281E0B"/>
    <w:rsid w:val="00282CB7"/>
    <w:rsid w:val="00282DAE"/>
    <w:rsid w:val="00283426"/>
    <w:rsid w:val="002850A2"/>
    <w:rsid w:val="00285D80"/>
    <w:rsid w:val="002860E7"/>
    <w:rsid w:val="00286CAA"/>
    <w:rsid w:val="00292BA4"/>
    <w:rsid w:val="0029593B"/>
    <w:rsid w:val="002A4E0A"/>
    <w:rsid w:val="002A69E3"/>
    <w:rsid w:val="002B0933"/>
    <w:rsid w:val="002B32E3"/>
    <w:rsid w:val="002B3FA0"/>
    <w:rsid w:val="002B683A"/>
    <w:rsid w:val="002C09DC"/>
    <w:rsid w:val="002C1789"/>
    <w:rsid w:val="002C6966"/>
    <w:rsid w:val="002C6CB7"/>
    <w:rsid w:val="002C746A"/>
    <w:rsid w:val="002D5DC9"/>
    <w:rsid w:val="002E13CF"/>
    <w:rsid w:val="002E3E4E"/>
    <w:rsid w:val="002E48E2"/>
    <w:rsid w:val="002E51F6"/>
    <w:rsid w:val="002E6AA9"/>
    <w:rsid w:val="002E7C97"/>
    <w:rsid w:val="002E7F79"/>
    <w:rsid w:val="002F02FC"/>
    <w:rsid w:val="002F353F"/>
    <w:rsid w:val="002F4720"/>
    <w:rsid w:val="002F505C"/>
    <w:rsid w:val="002F5B8B"/>
    <w:rsid w:val="003009DA"/>
    <w:rsid w:val="00303F45"/>
    <w:rsid w:val="003047F0"/>
    <w:rsid w:val="00305AF2"/>
    <w:rsid w:val="003063A4"/>
    <w:rsid w:val="0030675E"/>
    <w:rsid w:val="00307642"/>
    <w:rsid w:val="00307FC2"/>
    <w:rsid w:val="00311B54"/>
    <w:rsid w:val="00315C8F"/>
    <w:rsid w:val="00316B67"/>
    <w:rsid w:val="003178D8"/>
    <w:rsid w:val="00317E6A"/>
    <w:rsid w:val="0032127E"/>
    <w:rsid w:val="0032319B"/>
    <w:rsid w:val="003249B0"/>
    <w:rsid w:val="0032756E"/>
    <w:rsid w:val="00331ADA"/>
    <w:rsid w:val="00332D0B"/>
    <w:rsid w:val="00334E76"/>
    <w:rsid w:val="00341011"/>
    <w:rsid w:val="00344EAB"/>
    <w:rsid w:val="00347842"/>
    <w:rsid w:val="00347A82"/>
    <w:rsid w:val="00347D33"/>
    <w:rsid w:val="00347FEE"/>
    <w:rsid w:val="00351A42"/>
    <w:rsid w:val="00354632"/>
    <w:rsid w:val="00361D3C"/>
    <w:rsid w:val="00363487"/>
    <w:rsid w:val="00364464"/>
    <w:rsid w:val="00364E71"/>
    <w:rsid w:val="00365E22"/>
    <w:rsid w:val="00366DC0"/>
    <w:rsid w:val="0036754F"/>
    <w:rsid w:val="00373152"/>
    <w:rsid w:val="00376866"/>
    <w:rsid w:val="003773F1"/>
    <w:rsid w:val="00381AE7"/>
    <w:rsid w:val="00382BA6"/>
    <w:rsid w:val="00385533"/>
    <w:rsid w:val="003857C3"/>
    <w:rsid w:val="00387755"/>
    <w:rsid w:val="00387F61"/>
    <w:rsid w:val="003929E9"/>
    <w:rsid w:val="00396A5E"/>
    <w:rsid w:val="003A0987"/>
    <w:rsid w:val="003A326A"/>
    <w:rsid w:val="003A3BCD"/>
    <w:rsid w:val="003A4220"/>
    <w:rsid w:val="003A540F"/>
    <w:rsid w:val="003A5E18"/>
    <w:rsid w:val="003B1E8C"/>
    <w:rsid w:val="003B3754"/>
    <w:rsid w:val="003B431B"/>
    <w:rsid w:val="003B45CD"/>
    <w:rsid w:val="003C0F55"/>
    <w:rsid w:val="003C46D2"/>
    <w:rsid w:val="003C4EAB"/>
    <w:rsid w:val="003C5B82"/>
    <w:rsid w:val="003D2F6E"/>
    <w:rsid w:val="003D452A"/>
    <w:rsid w:val="003D5573"/>
    <w:rsid w:val="003D58B1"/>
    <w:rsid w:val="003E19B9"/>
    <w:rsid w:val="003E1DED"/>
    <w:rsid w:val="003E2798"/>
    <w:rsid w:val="003E3E3C"/>
    <w:rsid w:val="003E4322"/>
    <w:rsid w:val="003E4B4F"/>
    <w:rsid w:val="003E50F7"/>
    <w:rsid w:val="003F0FC5"/>
    <w:rsid w:val="003F1F5D"/>
    <w:rsid w:val="003F2449"/>
    <w:rsid w:val="003F7FA4"/>
    <w:rsid w:val="004067D3"/>
    <w:rsid w:val="00406EED"/>
    <w:rsid w:val="004071E9"/>
    <w:rsid w:val="00411F90"/>
    <w:rsid w:val="00412370"/>
    <w:rsid w:val="004153D0"/>
    <w:rsid w:val="00420E70"/>
    <w:rsid w:val="004214BD"/>
    <w:rsid w:val="004218B9"/>
    <w:rsid w:val="00423ADB"/>
    <w:rsid w:val="00423D81"/>
    <w:rsid w:val="0043026F"/>
    <w:rsid w:val="00431EB4"/>
    <w:rsid w:val="00432565"/>
    <w:rsid w:val="0044472A"/>
    <w:rsid w:val="00445171"/>
    <w:rsid w:val="00445D24"/>
    <w:rsid w:val="00446E72"/>
    <w:rsid w:val="00447564"/>
    <w:rsid w:val="00447DFF"/>
    <w:rsid w:val="004501A4"/>
    <w:rsid w:val="0045099F"/>
    <w:rsid w:val="0045121A"/>
    <w:rsid w:val="00451B4C"/>
    <w:rsid w:val="00452331"/>
    <w:rsid w:val="004527DA"/>
    <w:rsid w:val="00452D1A"/>
    <w:rsid w:val="00457480"/>
    <w:rsid w:val="00461EFF"/>
    <w:rsid w:val="004627AB"/>
    <w:rsid w:val="0046700A"/>
    <w:rsid w:val="004731E9"/>
    <w:rsid w:val="00473D61"/>
    <w:rsid w:val="004770AB"/>
    <w:rsid w:val="00477204"/>
    <w:rsid w:val="00477829"/>
    <w:rsid w:val="00480C6A"/>
    <w:rsid w:val="0048743C"/>
    <w:rsid w:val="00487565"/>
    <w:rsid w:val="004875F6"/>
    <w:rsid w:val="00487748"/>
    <w:rsid w:val="00487A40"/>
    <w:rsid w:val="00490D6C"/>
    <w:rsid w:val="00490EA9"/>
    <w:rsid w:val="004929EB"/>
    <w:rsid w:val="00494C96"/>
    <w:rsid w:val="004A40FE"/>
    <w:rsid w:val="004A6212"/>
    <w:rsid w:val="004A7F55"/>
    <w:rsid w:val="004B5F16"/>
    <w:rsid w:val="004C27C2"/>
    <w:rsid w:val="004C3F57"/>
    <w:rsid w:val="004C67AA"/>
    <w:rsid w:val="004D190F"/>
    <w:rsid w:val="004D241F"/>
    <w:rsid w:val="004D440C"/>
    <w:rsid w:val="004D768C"/>
    <w:rsid w:val="004E181C"/>
    <w:rsid w:val="004E1C39"/>
    <w:rsid w:val="004E2FFB"/>
    <w:rsid w:val="004E3A01"/>
    <w:rsid w:val="004E3A9F"/>
    <w:rsid w:val="004E3DEB"/>
    <w:rsid w:val="004E4B69"/>
    <w:rsid w:val="004E61FA"/>
    <w:rsid w:val="004E759B"/>
    <w:rsid w:val="004F31A4"/>
    <w:rsid w:val="004F4204"/>
    <w:rsid w:val="004F4F5E"/>
    <w:rsid w:val="004F61F8"/>
    <w:rsid w:val="00502ED9"/>
    <w:rsid w:val="00503832"/>
    <w:rsid w:val="00504744"/>
    <w:rsid w:val="00504A50"/>
    <w:rsid w:val="00504AAA"/>
    <w:rsid w:val="00505B4E"/>
    <w:rsid w:val="005134DA"/>
    <w:rsid w:val="005205D9"/>
    <w:rsid w:val="0052239A"/>
    <w:rsid w:val="00522C39"/>
    <w:rsid w:val="00523D30"/>
    <w:rsid w:val="00530191"/>
    <w:rsid w:val="0053170F"/>
    <w:rsid w:val="005321DF"/>
    <w:rsid w:val="00534070"/>
    <w:rsid w:val="005368B5"/>
    <w:rsid w:val="0054052E"/>
    <w:rsid w:val="00550111"/>
    <w:rsid w:val="0055510C"/>
    <w:rsid w:val="00555CDF"/>
    <w:rsid w:val="005569E3"/>
    <w:rsid w:val="005579E6"/>
    <w:rsid w:val="00557FDB"/>
    <w:rsid w:val="00560679"/>
    <w:rsid w:val="00560C0B"/>
    <w:rsid w:val="00563BE8"/>
    <w:rsid w:val="005653F5"/>
    <w:rsid w:val="00566B56"/>
    <w:rsid w:val="00566D21"/>
    <w:rsid w:val="00567604"/>
    <w:rsid w:val="005731C8"/>
    <w:rsid w:val="00574DAE"/>
    <w:rsid w:val="00580A3E"/>
    <w:rsid w:val="005829B0"/>
    <w:rsid w:val="005868A3"/>
    <w:rsid w:val="005913A9"/>
    <w:rsid w:val="00595420"/>
    <w:rsid w:val="00596AAE"/>
    <w:rsid w:val="00597AF3"/>
    <w:rsid w:val="005A1EB6"/>
    <w:rsid w:val="005A26AD"/>
    <w:rsid w:val="005A4201"/>
    <w:rsid w:val="005A6699"/>
    <w:rsid w:val="005B1E6F"/>
    <w:rsid w:val="005B209C"/>
    <w:rsid w:val="005B213D"/>
    <w:rsid w:val="005B29D0"/>
    <w:rsid w:val="005B4B14"/>
    <w:rsid w:val="005B4BFD"/>
    <w:rsid w:val="005B55C9"/>
    <w:rsid w:val="005B5618"/>
    <w:rsid w:val="005B630C"/>
    <w:rsid w:val="005B7B07"/>
    <w:rsid w:val="005C082E"/>
    <w:rsid w:val="005C3D8E"/>
    <w:rsid w:val="005C5BBE"/>
    <w:rsid w:val="005C73D4"/>
    <w:rsid w:val="005D11C4"/>
    <w:rsid w:val="005E1F3B"/>
    <w:rsid w:val="005F697B"/>
    <w:rsid w:val="00600EC0"/>
    <w:rsid w:val="006037CA"/>
    <w:rsid w:val="00603886"/>
    <w:rsid w:val="006073A2"/>
    <w:rsid w:val="00611BF5"/>
    <w:rsid w:val="00616400"/>
    <w:rsid w:val="00617D81"/>
    <w:rsid w:val="0062013E"/>
    <w:rsid w:val="00620224"/>
    <w:rsid w:val="0062045F"/>
    <w:rsid w:val="00620F05"/>
    <w:rsid w:val="00621A77"/>
    <w:rsid w:val="006234D1"/>
    <w:rsid w:val="00625A15"/>
    <w:rsid w:val="00627E16"/>
    <w:rsid w:val="0063189E"/>
    <w:rsid w:val="00636C6A"/>
    <w:rsid w:val="0064002E"/>
    <w:rsid w:val="00640402"/>
    <w:rsid w:val="00640FC6"/>
    <w:rsid w:val="00642F20"/>
    <w:rsid w:val="00644DA0"/>
    <w:rsid w:val="006471FD"/>
    <w:rsid w:val="00650BF6"/>
    <w:rsid w:val="006538DC"/>
    <w:rsid w:val="0065748F"/>
    <w:rsid w:val="00662374"/>
    <w:rsid w:val="00672FEA"/>
    <w:rsid w:val="00673301"/>
    <w:rsid w:val="00675A24"/>
    <w:rsid w:val="00676B82"/>
    <w:rsid w:val="00677BC1"/>
    <w:rsid w:val="00680B55"/>
    <w:rsid w:val="00681F47"/>
    <w:rsid w:val="00684AA8"/>
    <w:rsid w:val="00684ADA"/>
    <w:rsid w:val="006860E7"/>
    <w:rsid w:val="00687CBE"/>
    <w:rsid w:val="006905D1"/>
    <w:rsid w:val="006908EF"/>
    <w:rsid w:val="00691C95"/>
    <w:rsid w:val="00693061"/>
    <w:rsid w:val="006A4397"/>
    <w:rsid w:val="006A4AAA"/>
    <w:rsid w:val="006A4ED4"/>
    <w:rsid w:val="006A651F"/>
    <w:rsid w:val="006A6C0E"/>
    <w:rsid w:val="006B3D9E"/>
    <w:rsid w:val="006B77B6"/>
    <w:rsid w:val="006C046B"/>
    <w:rsid w:val="006C4908"/>
    <w:rsid w:val="006C64AB"/>
    <w:rsid w:val="006C6B52"/>
    <w:rsid w:val="006C7698"/>
    <w:rsid w:val="006D13E9"/>
    <w:rsid w:val="006D3D11"/>
    <w:rsid w:val="006D4212"/>
    <w:rsid w:val="006D550E"/>
    <w:rsid w:val="006E0C93"/>
    <w:rsid w:val="006E1898"/>
    <w:rsid w:val="006E204E"/>
    <w:rsid w:val="006E3B09"/>
    <w:rsid w:val="006E5007"/>
    <w:rsid w:val="006E543E"/>
    <w:rsid w:val="006E6C59"/>
    <w:rsid w:val="006F328C"/>
    <w:rsid w:val="006F3791"/>
    <w:rsid w:val="007011BE"/>
    <w:rsid w:val="00701348"/>
    <w:rsid w:val="007028F9"/>
    <w:rsid w:val="00704203"/>
    <w:rsid w:val="00704D27"/>
    <w:rsid w:val="007064D6"/>
    <w:rsid w:val="00706AED"/>
    <w:rsid w:val="00711A0C"/>
    <w:rsid w:val="00713C2E"/>
    <w:rsid w:val="00713CFC"/>
    <w:rsid w:val="007167B5"/>
    <w:rsid w:val="00717A13"/>
    <w:rsid w:val="00717C5E"/>
    <w:rsid w:val="007202F7"/>
    <w:rsid w:val="00730D4A"/>
    <w:rsid w:val="00731A04"/>
    <w:rsid w:val="00732EAB"/>
    <w:rsid w:val="00733C69"/>
    <w:rsid w:val="00734D75"/>
    <w:rsid w:val="007365CC"/>
    <w:rsid w:val="00740039"/>
    <w:rsid w:val="00742FAF"/>
    <w:rsid w:val="0075068D"/>
    <w:rsid w:val="0075091F"/>
    <w:rsid w:val="00750F6B"/>
    <w:rsid w:val="00752012"/>
    <w:rsid w:val="00753128"/>
    <w:rsid w:val="007542B7"/>
    <w:rsid w:val="00762A50"/>
    <w:rsid w:val="00767E91"/>
    <w:rsid w:val="0077076A"/>
    <w:rsid w:val="00772673"/>
    <w:rsid w:val="00776AC0"/>
    <w:rsid w:val="0077723B"/>
    <w:rsid w:val="0078000B"/>
    <w:rsid w:val="00783254"/>
    <w:rsid w:val="007833CA"/>
    <w:rsid w:val="0078583E"/>
    <w:rsid w:val="00785929"/>
    <w:rsid w:val="0078631B"/>
    <w:rsid w:val="00792A80"/>
    <w:rsid w:val="00792E7D"/>
    <w:rsid w:val="007931A1"/>
    <w:rsid w:val="007931AB"/>
    <w:rsid w:val="0079540C"/>
    <w:rsid w:val="007A041D"/>
    <w:rsid w:val="007A2217"/>
    <w:rsid w:val="007A2900"/>
    <w:rsid w:val="007A3CE9"/>
    <w:rsid w:val="007A5D3B"/>
    <w:rsid w:val="007A69F2"/>
    <w:rsid w:val="007B1391"/>
    <w:rsid w:val="007B1D39"/>
    <w:rsid w:val="007B255E"/>
    <w:rsid w:val="007B65A5"/>
    <w:rsid w:val="007C0474"/>
    <w:rsid w:val="007C197F"/>
    <w:rsid w:val="007D445B"/>
    <w:rsid w:val="007E1445"/>
    <w:rsid w:val="007E4737"/>
    <w:rsid w:val="007E7E00"/>
    <w:rsid w:val="007F0B23"/>
    <w:rsid w:val="007F2C55"/>
    <w:rsid w:val="00801CE1"/>
    <w:rsid w:val="00802F0D"/>
    <w:rsid w:val="00811C49"/>
    <w:rsid w:val="00811EE6"/>
    <w:rsid w:val="00813935"/>
    <w:rsid w:val="00814172"/>
    <w:rsid w:val="00814252"/>
    <w:rsid w:val="00814B59"/>
    <w:rsid w:val="00814D70"/>
    <w:rsid w:val="008150F6"/>
    <w:rsid w:val="00820C4D"/>
    <w:rsid w:val="00820E80"/>
    <w:rsid w:val="00821260"/>
    <w:rsid w:val="0082200B"/>
    <w:rsid w:val="00823F09"/>
    <w:rsid w:val="00833A11"/>
    <w:rsid w:val="00834599"/>
    <w:rsid w:val="00835499"/>
    <w:rsid w:val="00843066"/>
    <w:rsid w:val="00843F21"/>
    <w:rsid w:val="00845468"/>
    <w:rsid w:val="00850AE3"/>
    <w:rsid w:val="00850C5D"/>
    <w:rsid w:val="00853EB1"/>
    <w:rsid w:val="00854915"/>
    <w:rsid w:val="008556AE"/>
    <w:rsid w:val="00855A58"/>
    <w:rsid w:val="00860AF8"/>
    <w:rsid w:val="00860C56"/>
    <w:rsid w:val="008633DC"/>
    <w:rsid w:val="00865267"/>
    <w:rsid w:val="008652F2"/>
    <w:rsid w:val="00866A7E"/>
    <w:rsid w:val="0086749D"/>
    <w:rsid w:val="008674D6"/>
    <w:rsid w:val="008679A3"/>
    <w:rsid w:val="00867C37"/>
    <w:rsid w:val="00874A80"/>
    <w:rsid w:val="00883395"/>
    <w:rsid w:val="00892468"/>
    <w:rsid w:val="008933FA"/>
    <w:rsid w:val="00897A21"/>
    <w:rsid w:val="008A3B8E"/>
    <w:rsid w:val="008A3D65"/>
    <w:rsid w:val="008A46D6"/>
    <w:rsid w:val="008A6D89"/>
    <w:rsid w:val="008B1FBB"/>
    <w:rsid w:val="008B27BA"/>
    <w:rsid w:val="008B7BDE"/>
    <w:rsid w:val="008C09B6"/>
    <w:rsid w:val="008C0B80"/>
    <w:rsid w:val="008C16EB"/>
    <w:rsid w:val="008C18F7"/>
    <w:rsid w:val="008C40E2"/>
    <w:rsid w:val="008C7804"/>
    <w:rsid w:val="008C7837"/>
    <w:rsid w:val="008D18C8"/>
    <w:rsid w:val="008D201A"/>
    <w:rsid w:val="008D60EF"/>
    <w:rsid w:val="008E004F"/>
    <w:rsid w:val="008E0860"/>
    <w:rsid w:val="008E1712"/>
    <w:rsid w:val="008E1CD9"/>
    <w:rsid w:val="008E4099"/>
    <w:rsid w:val="008E795F"/>
    <w:rsid w:val="008F20BE"/>
    <w:rsid w:val="008F31FA"/>
    <w:rsid w:val="008F3986"/>
    <w:rsid w:val="009026B1"/>
    <w:rsid w:val="00902C2A"/>
    <w:rsid w:val="00904BC6"/>
    <w:rsid w:val="0090662B"/>
    <w:rsid w:val="00925100"/>
    <w:rsid w:val="00932652"/>
    <w:rsid w:val="009338F1"/>
    <w:rsid w:val="00934EF6"/>
    <w:rsid w:val="00934FC4"/>
    <w:rsid w:val="0093561C"/>
    <w:rsid w:val="00937013"/>
    <w:rsid w:val="0094686D"/>
    <w:rsid w:val="009478D7"/>
    <w:rsid w:val="00947CA0"/>
    <w:rsid w:val="009518D9"/>
    <w:rsid w:val="00952190"/>
    <w:rsid w:val="00955EDC"/>
    <w:rsid w:val="0095670E"/>
    <w:rsid w:val="00956750"/>
    <w:rsid w:val="009636A8"/>
    <w:rsid w:val="00965994"/>
    <w:rsid w:val="00967806"/>
    <w:rsid w:val="0097334B"/>
    <w:rsid w:val="0097419C"/>
    <w:rsid w:val="0097542D"/>
    <w:rsid w:val="009810D0"/>
    <w:rsid w:val="00981ABF"/>
    <w:rsid w:val="00982005"/>
    <w:rsid w:val="009823FF"/>
    <w:rsid w:val="0098260F"/>
    <w:rsid w:val="00991ADC"/>
    <w:rsid w:val="00991D81"/>
    <w:rsid w:val="00991E15"/>
    <w:rsid w:val="009930F1"/>
    <w:rsid w:val="00996AF2"/>
    <w:rsid w:val="0099795E"/>
    <w:rsid w:val="009A073B"/>
    <w:rsid w:val="009A20E0"/>
    <w:rsid w:val="009A535B"/>
    <w:rsid w:val="009A5E82"/>
    <w:rsid w:val="009A7A1D"/>
    <w:rsid w:val="009B0645"/>
    <w:rsid w:val="009B2DCE"/>
    <w:rsid w:val="009B45AC"/>
    <w:rsid w:val="009B6016"/>
    <w:rsid w:val="009B619A"/>
    <w:rsid w:val="009C082D"/>
    <w:rsid w:val="009C2E34"/>
    <w:rsid w:val="009C48C6"/>
    <w:rsid w:val="009C628A"/>
    <w:rsid w:val="009D0E1C"/>
    <w:rsid w:val="009D278D"/>
    <w:rsid w:val="009D436E"/>
    <w:rsid w:val="009E2EE6"/>
    <w:rsid w:val="009E56E2"/>
    <w:rsid w:val="009E65DC"/>
    <w:rsid w:val="009F0C7E"/>
    <w:rsid w:val="009F181E"/>
    <w:rsid w:val="009F29A0"/>
    <w:rsid w:val="009F5330"/>
    <w:rsid w:val="009F573A"/>
    <w:rsid w:val="009F5C72"/>
    <w:rsid w:val="009F619F"/>
    <w:rsid w:val="009F6472"/>
    <w:rsid w:val="009F7613"/>
    <w:rsid w:val="00A001FA"/>
    <w:rsid w:val="00A0276E"/>
    <w:rsid w:val="00A07A7E"/>
    <w:rsid w:val="00A105C6"/>
    <w:rsid w:val="00A11285"/>
    <w:rsid w:val="00A21A80"/>
    <w:rsid w:val="00A22DD6"/>
    <w:rsid w:val="00A263C3"/>
    <w:rsid w:val="00A268C7"/>
    <w:rsid w:val="00A31996"/>
    <w:rsid w:val="00A31BC1"/>
    <w:rsid w:val="00A32EF4"/>
    <w:rsid w:val="00A33495"/>
    <w:rsid w:val="00A355DC"/>
    <w:rsid w:val="00A37995"/>
    <w:rsid w:val="00A37D50"/>
    <w:rsid w:val="00A4002A"/>
    <w:rsid w:val="00A425C7"/>
    <w:rsid w:val="00A45582"/>
    <w:rsid w:val="00A5080E"/>
    <w:rsid w:val="00A54FAB"/>
    <w:rsid w:val="00A56C87"/>
    <w:rsid w:val="00A62A15"/>
    <w:rsid w:val="00A672C5"/>
    <w:rsid w:val="00A71018"/>
    <w:rsid w:val="00A71FC7"/>
    <w:rsid w:val="00A80068"/>
    <w:rsid w:val="00A824A8"/>
    <w:rsid w:val="00A84329"/>
    <w:rsid w:val="00A904E4"/>
    <w:rsid w:val="00A931F1"/>
    <w:rsid w:val="00AA2DDF"/>
    <w:rsid w:val="00AA64E0"/>
    <w:rsid w:val="00AB5156"/>
    <w:rsid w:val="00AB5450"/>
    <w:rsid w:val="00AC2965"/>
    <w:rsid w:val="00AC4804"/>
    <w:rsid w:val="00AC50A8"/>
    <w:rsid w:val="00AC63AA"/>
    <w:rsid w:val="00AD47E2"/>
    <w:rsid w:val="00AD5F0A"/>
    <w:rsid w:val="00AE7561"/>
    <w:rsid w:val="00AF023D"/>
    <w:rsid w:val="00AF199A"/>
    <w:rsid w:val="00AF2A2A"/>
    <w:rsid w:val="00AF3F4F"/>
    <w:rsid w:val="00AF6158"/>
    <w:rsid w:val="00B0040A"/>
    <w:rsid w:val="00B02BB7"/>
    <w:rsid w:val="00B040E5"/>
    <w:rsid w:val="00B0437E"/>
    <w:rsid w:val="00B04D0D"/>
    <w:rsid w:val="00B05BD4"/>
    <w:rsid w:val="00B1475F"/>
    <w:rsid w:val="00B220CF"/>
    <w:rsid w:val="00B22462"/>
    <w:rsid w:val="00B23917"/>
    <w:rsid w:val="00B23DB5"/>
    <w:rsid w:val="00B30567"/>
    <w:rsid w:val="00B31748"/>
    <w:rsid w:val="00B41286"/>
    <w:rsid w:val="00B419CE"/>
    <w:rsid w:val="00B427C5"/>
    <w:rsid w:val="00B478BC"/>
    <w:rsid w:val="00B517BE"/>
    <w:rsid w:val="00B53072"/>
    <w:rsid w:val="00B55488"/>
    <w:rsid w:val="00B62D0D"/>
    <w:rsid w:val="00B63CED"/>
    <w:rsid w:val="00B64A7F"/>
    <w:rsid w:val="00B64B97"/>
    <w:rsid w:val="00B702D1"/>
    <w:rsid w:val="00B705FD"/>
    <w:rsid w:val="00B72F97"/>
    <w:rsid w:val="00B73C95"/>
    <w:rsid w:val="00B761C3"/>
    <w:rsid w:val="00B8049E"/>
    <w:rsid w:val="00B8622A"/>
    <w:rsid w:val="00B90656"/>
    <w:rsid w:val="00B94E05"/>
    <w:rsid w:val="00B95893"/>
    <w:rsid w:val="00B961B5"/>
    <w:rsid w:val="00B97036"/>
    <w:rsid w:val="00B9743D"/>
    <w:rsid w:val="00B97D4E"/>
    <w:rsid w:val="00BA2513"/>
    <w:rsid w:val="00BA3DD0"/>
    <w:rsid w:val="00BA4C87"/>
    <w:rsid w:val="00BA71DC"/>
    <w:rsid w:val="00BA7DC4"/>
    <w:rsid w:val="00BB6E0E"/>
    <w:rsid w:val="00BC0E62"/>
    <w:rsid w:val="00BC0EC8"/>
    <w:rsid w:val="00BC1F15"/>
    <w:rsid w:val="00BD2570"/>
    <w:rsid w:val="00BD31B2"/>
    <w:rsid w:val="00BD31BA"/>
    <w:rsid w:val="00BD6CFC"/>
    <w:rsid w:val="00BD6F4B"/>
    <w:rsid w:val="00BD708D"/>
    <w:rsid w:val="00BE3828"/>
    <w:rsid w:val="00BE48BD"/>
    <w:rsid w:val="00BE638C"/>
    <w:rsid w:val="00BF1EAD"/>
    <w:rsid w:val="00BF410F"/>
    <w:rsid w:val="00BF486A"/>
    <w:rsid w:val="00C00368"/>
    <w:rsid w:val="00C03C87"/>
    <w:rsid w:val="00C03DEF"/>
    <w:rsid w:val="00C052DB"/>
    <w:rsid w:val="00C0539B"/>
    <w:rsid w:val="00C10DEE"/>
    <w:rsid w:val="00C14DCE"/>
    <w:rsid w:val="00C165DF"/>
    <w:rsid w:val="00C1766A"/>
    <w:rsid w:val="00C17A12"/>
    <w:rsid w:val="00C20EC7"/>
    <w:rsid w:val="00C20ED0"/>
    <w:rsid w:val="00C24414"/>
    <w:rsid w:val="00C250A6"/>
    <w:rsid w:val="00C26263"/>
    <w:rsid w:val="00C33A4C"/>
    <w:rsid w:val="00C35D94"/>
    <w:rsid w:val="00C37E60"/>
    <w:rsid w:val="00C445D5"/>
    <w:rsid w:val="00C44D61"/>
    <w:rsid w:val="00C539AB"/>
    <w:rsid w:val="00C543D9"/>
    <w:rsid w:val="00C5452C"/>
    <w:rsid w:val="00C5524A"/>
    <w:rsid w:val="00C55B93"/>
    <w:rsid w:val="00C5668F"/>
    <w:rsid w:val="00C57195"/>
    <w:rsid w:val="00C60B97"/>
    <w:rsid w:val="00C61D76"/>
    <w:rsid w:val="00C63B91"/>
    <w:rsid w:val="00C6497A"/>
    <w:rsid w:val="00C655FC"/>
    <w:rsid w:val="00C700DD"/>
    <w:rsid w:val="00C709FA"/>
    <w:rsid w:val="00C71091"/>
    <w:rsid w:val="00C731F0"/>
    <w:rsid w:val="00C74BED"/>
    <w:rsid w:val="00C755BC"/>
    <w:rsid w:val="00C77A6E"/>
    <w:rsid w:val="00C83734"/>
    <w:rsid w:val="00C84A08"/>
    <w:rsid w:val="00C87C42"/>
    <w:rsid w:val="00C9070A"/>
    <w:rsid w:val="00C90C58"/>
    <w:rsid w:val="00C91D40"/>
    <w:rsid w:val="00C91F19"/>
    <w:rsid w:val="00C94679"/>
    <w:rsid w:val="00C947E9"/>
    <w:rsid w:val="00C954DB"/>
    <w:rsid w:val="00C96E86"/>
    <w:rsid w:val="00C97096"/>
    <w:rsid w:val="00CA047E"/>
    <w:rsid w:val="00CA1258"/>
    <w:rsid w:val="00CA3A41"/>
    <w:rsid w:val="00CA400C"/>
    <w:rsid w:val="00CA5620"/>
    <w:rsid w:val="00CA726C"/>
    <w:rsid w:val="00CA79FA"/>
    <w:rsid w:val="00CA7B80"/>
    <w:rsid w:val="00CA7E6D"/>
    <w:rsid w:val="00CB08D2"/>
    <w:rsid w:val="00CB1136"/>
    <w:rsid w:val="00CB3CE7"/>
    <w:rsid w:val="00CB4A69"/>
    <w:rsid w:val="00CB56D5"/>
    <w:rsid w:val="00CB5C0B"/>
    <w:rsid w:val="00CB5C7E"/>
    <w:rsid w:val="00CB60D1"/>
    <w:rsid w:val="00CC3563"/>
    <w:rsid w:val="00CC358B"/>
    <w:rsid w:val="00CC45B5"/>
    <w:rsid w:val="00CC66B8"/>
    <w:rsid w:val="00CD397E"/>
    <w:rsid w:val="00CD7AFE"/>
    <w:rsid w:val="00CE4BAE"/>
    <w:rsid w:val="00CE7B86"/>
    <w:rsid w:val="00CF371E"/>
    <w:rsid w:val="00CF39C7"/>
    <w:rsid w:val="00CF7267"/>
    <w:rsid w:val="00CF7E21"/>
    <w:rsid w:val="00D019E5"/>
    <w:rsid w:val="00D1163F"/>
    <w:rsid w:val="00D16253"/>
    <w:rsid w:val="00D2575F"/>
    <w:rsid w:val="00D273A2"/>
    <w:rsid w:val="00D27F44"/>
    <w:rsid w:val="00D30D55"/>
    <w:rsid w:val="00D31C65"/>
    <w:rsid w:val="00D40D57"/>
    <w:rsid w:val="00D4138C"/>
    <w:rsid w:val="00D501CD"/>
    <w:rsid w:val="00D52AA7"/>
    <w:rsid w:val="00D52DB4"/>
    <w:rsid w:val="00D53DF2"/>
    <w:rsid w:val="00D55549"/>
    <w:rsid w:val="00D56CAB"/>
    <w:rsid w:val="00D5730F"/>
    <w:rsid w:val="00D608E7"/>
    <w:rsid w:val="00D634F7"/>
    <w:rsid w:val="00D64785"/>
    <w:rsid w:val="00D675DF"/>
    <w:rsid w:val="00D7033A"/>
    <w:rsid w:val="00D7059B"/>
    <w:rsid w:val="00D736AF"/>
    <w:rsid w:val="00D73AC6"/>
    <w:rsid w:val="00D74A24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65BB"/>
    <w:rsid w:val="00D86DB1"/>
    <w:rsid w:val="00D873F7"/>
    <w:rsid w:val="00D91893"/>
    <w:rsid w:val="00D94ADA"/>
    <w:rsid w:val="00D97A8B"/>
    <w:rsid w:val="00DA2DDD"/>
    <w:rsid w:val="00DA52BC"/>
    <w:rsid w:val="00DA7C43"/>
    <w:rsid w:val="00DA7F4B"/>
    <w:rsid w:val="00DB580C"/>
    <w:rsid w:val="00DC04E9"/>
    <w:rsid w:val="00DC3130"/>
    <w:rsid w:val="00DC54E0"/>
    <w:rsid w:val="00DC5772"/>
    <w:rsid w:val="00DD103D"/>
    <w:rsid w:val="00DD1F7C"/>
    <w:rsid w:val="00DD22F4"/>
    <w:rsid w:val="00DD30F4"/>
    <w:rsid w:val="00DD4A6B"/>
    <w:rsid w:val="00DD50ED"/>
    <w:rsid w:val="00DD58DD"/>
    <w:rsid w:val="00DD5937"/>
    <w:rsid w:val="00DD7355"/>
    <w:rsid w:val="00DE3DFD"/>
    <w:rsid w:val="00DE57FA"/>
    <w:rsid w:val="00DE5D9F"/>
    <w:rsid w:val="00DE5F5C"/>
    <w:rsid w:val="00DF396A"/>
    <w:rsid w:val="00E03DD5"/>
    <w:rsid w:val="00E04260"/>
    <w:rsid w:val="00E043D1"/>
    <w:rsid w:val="00E12AC5"/>
    <w:rsid w:val="00E236DB"/>
    <w:rsid w:val="00E2540B"/>
    <w:rsid w:val="00E32BA4"/>
    <w:rsid w:val="00E44283"/>
    <w:rsid w:val="00E4572A"/>
    <w:rsid w:val="00E45AB1"/>
    <w:rsid w:val="00E46BDD"/>
    <w:rsid w:val="00E46E46"/>
    <w:rsid w:val="00E50B61"/>
    <w:rsid w:val="00E50B7F"/>
    <w:rsid w:val="00E5254D"/>
    <w:rsid w:val="00E52616"/>
    <w:rsid w:val="00E539CA"/>
    <w:rsid w:val="00E55008"/>
    <w:rsid w:val="00E551A4"/>
    <w:rsid w:val="00E618A7"/>
    <w:rsid w:val="00E645D7"/>
    <w:rsid w:val="00E66225"/>
    <w:rsid w:val="00E71E4E"/>
    <w:rsid w:val="00E733F7"/>
    <w:rsid w:val="00E73C1A"/>
    <w:rsid w:val="00E75B7E"/>
    <w:rsid w:val="00E765D7"/>
    <w:rsid w:val="00E77C37"/>
    <w:rsid w:val="00E8087C"/>
    <w:rsid w:val="00E81EDD"/>
    <w:rsid w:val="00E84B8B"/>
    <w:rsid w:val="00E86E0D"/>
    <w:rsid w:val="00E90E2C"/>
    <w:rsid w:val="00E91B84"/>
    <w:rsid w:val="00E93A0D"/>
    <w:rsid w:val="00E93F36"/>
    <w:rsid w:val="00EA0CBD"/>
    <w:rsid w:val="00EA11E7"/>
    <w:rsid w:val="00EA26F6"/>
    <w:rsid w:val="00EB36E8"/>
    <w:rsid w:val="00EB5A94"/>
    <w:rsid w:val="00EB641A"/>
    <w:rsid w:val="00EB7BAE"/>
    <w:rsid w:val="00EC0CA5"/>
    <w:rsid w:val="00EC0CE8"/>
    <w:rsid w:val="00EC3763"/>
    <w:rsid w:val="00EC6355"/>
    <w:rsid w:val="00EC68F9"/>
    <w:rsid w:val="00EC69D8"/>
    <w:rsid w:val="00EC70CF"/>
    <w:rsid w:val="00EC71D7"/>
    <w:rsid w:val="00ED41AD"/>
    <w:rsid w:val="00EE0A71"/>
    <w:rsid w:val="00EE2247"/>
    <w:rsid w:val="00EE42F0"/>
    <w:rsid w:val="00EE7196"/>
    <w:rsid w:val="00EE7377"/>
    <w:rsid w:val="00EF14B3"/>
    <w:rsid w:val="00EF2DC0"/>
    <w:rsid w:val="00EF482A"/>
    <w:rsid w:val="00EF4B61"/>
    <w:rsid w:val="00EF6655"/>
    <w:rsid w:val="00F000DC"/>
    <w:rsid w:val="00F01D04"/>
    <w:rsid w:val="00F116E4"/>
    <w:rsid w:val="00F12066"/>
    <w:rsid w:val="00F16F88"/>
    <w:rsid w:val="00F179BE"/>
    <w:rsid w:val="00F20EC3"/>
    <w:rsid w:val="00F25D71"/>
    <w:rsid w:val="00F30198"/>
    <w:rsid w:val="00F30EEC"/>
    <w:rsid w:val="00F335FB"/>
    <w:rsid w:val="00F34961"/>
    <w:rsid w:val="00F3669A"/>
    <w:rsid w:val="00F37245"/>
    <w:rsid w:val="00F40ADB"/>
    <w:rsid w:val="00F40E0B"/>
    <w:rsid w:val="00F4570E"/>
    <w:rsid w:val="00F53072"/>
    <w:rsid w:val="00F5426D"/>
    <w:rsid w:val="00F562AD"/>
    <w:rsid w:val="00F56951"/>
    <w:rsid w:val="00F5721F"/>
    <w:rsid w:val="00F60E0E"/>
    <w:rsid w:val="00F62D0F"/>
    <w:rsid w:val="00F6322E"/>
    <w:rsid w:val="00F65767"/>
    <w:rsid w:val="00F6591D"/>
    <w:rsid w:val="00F66BD5"/>
    <w:rsid w:val="00F675A2"/>
    <w:rsid w:val="00F70915"/>
    <w:rsid w:val="00F7349A"/>
    <w:rsid w:val="00F82BFC"/>
    <w:rsid w:val="00F85FC0"/>
    <w:rsid w:val="00F8629D"/>
    <w:rsid w:val="00FA36F2"/>
    <w:rsid w:val="00FA7981"/>
    <w:rsid w:val="00FA7FBE"/>
    <w:rsid w:val="00FB0CFE"/>
    <w:rsid w:val="00FB5671"/>
    <w:rsid w:val="00FC74EA"/>
    <w:rsid w:val="00FC7CDE"/>
    <w:rsid w:val="00FD4180"/>
    <w:rsid w:val="00FD53EB"/>
    <w:rsid w:val="00FD610D"/>
    <w:rsid w:val="00FD7929"/>
    <w:rsid w:val="00FE2D46"/>
    <w:rsid w:val="00FE338B"/>
    <w:rsid w:val="00FE5D85"/>
    <w:rsid w:val="00FF0459"/>
    <w:rsid w:val="00FF1739"/>
    <w:rsid w:val="00FF2844"/>
    <w:rsid w:val="00FF4579"/>
    <w:rsid w:val="00FF5606"/>
    <w:rsid w:val="00FF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FD2E9360-329D-46F0-9F96-BD349DC3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E543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14D70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F000D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itana.bajoriniene@klaipedos-r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5207F01C6C8B440AA42228736A4E340" ma:contentTypeVersion="12" ma:contentTypeDescription="Kurkite naują dokumentą." ma:contentTypeScope="" ma:versionID="7a4fe94f47d1296b7ed111dd0b78682d">
  <xsd:schema xmlns:xsd="http://www.w3.org/2001/XMLSchema" xmlns:xs="http://www.w3.org/2001/XMLSchema" xmlns:p="http://schemas.microsoft.com/office/2006/metadata/properties" xmlns:ns3="59639a75-2270-42b2-986b-fc84bf4a4ecb" targetNamespace="http://schemas.microsoft.com/office/2006/metadata/properties" ma:root="true" ma:fieldsID="d700d60b698d6bea7e71a78f47826024" ns3:_="">
    <xsd:import namespace="59639a75-2270-42b2-986b-fc84bf4a4e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39a75-2270-42b2-986b-fc84bf4a4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7057EB-199D-4C8E-A339-0AA22930E5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D10926-14BD-4420-A8C4-BB56FFA2A5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67B955-57D3-4482-B9DE-E13F17D8C6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5C6BBD-1799-4D2D-9191-7B20DF5E3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39a75-2270-42b2-986b-fc84bf4a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470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738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Gitana Bajorinienė</cp:lastModifiedBy>
  <cp:revision>3</cp:revision>
  <cp:lastPrinted>2024-02-22T09:18:00Z</cp:lastPrinted>
  <dcterms:created xsi:type="dcterms:W3CDTF">2025-02-12T14:56:00Z</dcterms:created>
  <dcterms:modified xsi:type="dcterms:W3CDTF">2025-02-12T14:58:00Z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0x010100B5207F01C6C8B440AA42228736A4E340</vt:lpwstr>
  </property>
</Properties>
</file>